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pPr w:leftFromText="180" w:rightFromText="180" w:vertAnchor="text" w:horzAnchor="margin" w:tblpY="539"/>
        <w:tblW w:w="9715" w:type="dxa"/>
        <w:tblLayout w:type="fixed"/>
        <w:tblLook w:val="04A0" w:firstRow="1" w:lastRow="0" w:firstColumn="1" w:lastColumn="0" w:noHBand="0" w:noVBand="1"/>
      </w:tblPr>
      <w:tblGrid>
        <w:gridCol w:w="725"/>
        <w:gridCol w:w="5944"/>
        <w:gridCol w:w="432"/>
        <w:gridCol w:w="1305"/>
        <w:gridCol w:w="1309"/>
      </w:tblGrid>
      <w:tr w:rsidR="00100EBA" w14:paraId="4BB07B4B" w14:textId="77777777" w:rsidTr="00100EBA">
        <w:trPr>
          <w:trHeight w:val="152"/>
        </w:trPr>
        <w:tc>
          <w:tcPr>
            <w:tcW w:w="9715" w:type="dxa"/>
            <w:gridSpan w:val="5"/>
          </w:tcPr>
          <w:p w14:paraId="59715A11" w14:textId="77777777" w:rsidR="00100EBA" w:rsidRDefault="00100EBA" w:rsidP="00100EBA">
            <w:pPr>
              <w:pStyle w:val="IGAUeberschrift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Termin:</w:t>
            </w:r>
          </w:p>
          <w:p w14:paraId="6C992F17" w14:textId="77777777" w:rsidR="00100EBA" w:rsidRDefault="00100EBA" w:rsidP="00100EBA">
            <w:pPr>
              <w:pStyle w:val="IGAUeberschrift1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100EBA" w14:paraId="0A036C2A" w14:textId="77777777" w:rsidTr="00100EBA">
        <w:trPr>
          <w:trHeight w:val="131"/>
        </w:trPr>
        <w:tc>
          <w:tcPr>
            <w:tcW w:w="9715" w:type="dxa"/>
            <w:gridSpan w:val="5"/>
          </w:tcPr>
          <w:p w14:paraId="4C76C27D" w14:textId="77777777" w:rsidR="00100EBA" w:rsidRDefault="00100EBA" w:rsidP="00100EBA">
            <w:pPr>
              <w:pStyle w:val="IGAUeberschrift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Empfänger Unternehmer: </w:t>
            </w:r>
          </w:p>
          <w:p w14:paraId="031011E0" w14:textId="77777777" w:rsidR="00100EBA" w:rsidRDefault="00100EBA" w:rsidP="00100EBA">
            <w:pPr>
              <w:pStyle w:val="IGAUeberschrift1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1A8A7766" w14:textId="77777777" w:rsidR="00100EBA" w:rsidRDefault="00100EBA" w:rsidP="00100EBA">
            <w:pPr>
              <w:pStyle w:val="IGAUeberschrift1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Autobahnmeisterei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:</w:t>
            </w:r>
          </w:p>
          <w:p w14:paraId="4D13404D" w14:textId="77777777" w:rsidR="00100EBA" w:rsidRDefault="00100EBA" w:rsidP="00100EBA">
            <w:pPr>
              <w:pStyle w:val="IGAUeberschrift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9695F2" w14:textId="77777777" w:rsidR="00100EBA" w:rsidRDefault="00100EBA" w:rsidP="00100EBA">
            <w:pPr>
              <w:pStyle w:val="IGAUeberschrift1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100EBA" w14:paraId="3965D906" w14:textId="77777777" w:rsidTr="00100EBA">
        <w:trPr>
          <w:trHeight w:val="131"/>
        </w:trPr>
        <w:tc>
          <w:tcPr>
            <w:tcW w:w="9715" w:type="dxa"/>
            <w:gridSpan w:val="5"/>
          </w:tcPr>
          <w:p w14:paraId="4059357D" w14:textId="77777777" w:rsidR="00100EBA" w:rsidRDefault="00100EBA" w:rsidP="00100EBA">
            <w:pPr>
              <w:pStyle w:val="IGAUeberschrift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Übergabe Verantwortlicher: </w:t>
            </w:r>
          </w:p>
        </w:tc>
      </w:tr>
      <w:tr w:rsidR="00100EBA" w14:paraId="1FE45315" w14:textId="77777777" w:rsidTr="00100EBA">
        <w:trPr>
          <w:trHeight w:val="131"/>
        </w:trPr>
        <w:tc>
          <w:tcPr>
            <w:tcW w:w="9715" w:type="dxa"/>
            <w:gridSpan w:val="5"/>
          </w:tcPr>
          <w:p w14:paraId="13438224" w14:textId="77777777" w:rsidR="00100EBA" w:rsidRDefault="00100EBA" w:rsidP="00100EBA">
            <w:pPr>
              <w:pStyle w:val="IGAUeberschrift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Übernehmender: </w:t>
            </w:r>
          </w:p>
        </w:tc>
      </w:tr>
      <w:tr w:rsidR="00100EBA" w14:paraId="1E18BA36" w14:textId="77777777" w:rsidTr="00100EBA">
        <w:trPr>
          <w:trHeight w:val="131"/>
        </w:trPr>
        <w:tc>
          <w:tcPr>
            <w:tcW w:w="9715" w:type="dxa"/>
            <w:gridSpan w:val="5"/>
          </w:tcPr>
          <w:p w14:paraId="1554025B" w14:textId="77777777" w:rsidR="00100EBA" w:rsidRDefault="00100EBA" w:rsidP="00100EBA">
            <w:pPr>
              <w:pStyle w:val="IGAUeberschrift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Anlagen:</w:t>
            </w:r>
          </w:p>
          <w:p w14:paraId="52EB199A" w14:textId="77777777" w:rsidR="00100EBA" w:rsidRDefault="00100EBA" w:rsidP="00100EBA">
            <w:pPr>
              <w:pStyle w:val="IGAUeberschrift1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2041F9CC" w14:textId="77777777" w:rsidR="00100EBA" w:rsidRDefault="00100EBA" w:rsidP="00100EBA">
            <w:pPr>
              <w:pStyle w:val="IGAUeberschrift1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100EBA" w14:paraId="44631FDD" w14:textId="77777777" w:rsidTr="00100EBA">
        <w:trPr>
          <w:trHeight w:val="17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5AC7ED0" w14:textId="77777777" w:rsidR="00100EBA" w:rsidRDefault="00100EBA" w:rsidP="00100EBA">
            <w:pPr>
              <w:pStyle w:val="IGAUeberschrift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lfd. Nr.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589B932" w14:textId="77777777" w:rsidR="00100EBA" w:rsidRDefault="00100EBA" w:rsidP="00100EBA">
            <w:pPr>
              <w:pStyle w:val="IGAUeberschrift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Anbauteile </w:t>
            </w:r>
          </w:p>
        </w:tc>
        <w:tc>
          <w:tcPr>
            <w:tcW w:w="432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F927F83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D0CECE" w:themeFill="background2" w:themeFillShade="E6"/>
            <w:vAlign w:val="center"/>
          </w:tcPr>
          <w:p w14:paraId="3232C851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Equipment Nr.</w:t>
            </w:r>
          </w:p>
        </w:tc>
        <w:tc>
          <w:tcPr>
            <w:tcW w:w="1309" w:type="dxa"/>
            <w:shd w:val="clear" w:color="auto" w:fill="D0CECE" w:themeFill="background2" w:themeFillShade="E6"/>
            <w:vAlign w:val="center"/>
          </w:tcPr>
          <w:p w14:paraId="613B8B7D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Zustand</w:t>
            </w:r>
          </w:p>
        </w:tc>
      </w:tr>
      <w:tr w:rsidR="00100EBA" w14:paraId="64C45A82" w14:textId="77777777" w:rsidTr="00100EBA">
        <w:trPr>
          <w:trHeight w:val="17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A38E1" w14:textId="77777777" w:rsidR="00100EBA" w:rsidRDefault="00100EBA" w:rsidP="00100EBA">
            <w:pPr>
              <w:pStyle w:val="IGAUeberschrift2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F4D02D" w14:textId="77777777" w:rsidR="00100EBA" w:rsidRDefault="00100EBA" w:rsidP="00100EBA">
            <w:pPr>
              <w:pStyle w:val="IGAUeberschrift3"/>
              <w:spacing w:after="120"/>
              <w:ind w:left="92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3E33047" w14:textId="77777777" w:rsidR="00100EBA" w:rsidRDefault="00100EBA" w:rsidP="00100EBA">
            <w:pPr>
              <w:pStyle w:val="IGAUeberschrift1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7DBFFD24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9" w:type="dxa"/>
            <w:shd w:val="clear" w:color="auto" w:fill="FFFFFF" w:themeFill="background1"/>
          </w:tcPr>
          <w:p w14:paraId="495F36C1" w14:textId="77777777" w:rsidR="00100EBA" w:rsidRDefault="00100EBA" w:rsidP="00100EBA">
            <w:pPr>
              <w:pStyle w:val="IGAUeberschrift1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100EBA" w14:paraId="6136EFFB" w14:textId="77777777" w:rsidTr="00100EBA">
        <w:trPr>
          <w:trHeight w:val="17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D1299B" w14:textId="77777777" w:rsidR="00100EBA" w:rsidRDefault="00100EBA" w:rsidP="00100EBA">
            <w:pPr>
              <w:pStyle w:val="IGAUeberschrift2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60D3C" w14:textId="77777777" w:rsidR="00100EBA" w:rsidRDefault="00100EBA" w:rsidP="00100EBA">
            <w:pPr>
              <w:pStyle w:val="IGAUeberschrift1"/>
              <w:ind w:left="27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EA655D1" w14:textId="77777777" w:rsidR="00100EBA" w:rsidRDefault="00100EBA" w:rsidP="00100EBA">
            <w:pPr>
              <w:pStyle w:val="IGAUeberschrift1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7E371468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14:paraId="2216D6B0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100EBA" w14:paraId="2177DAC5" w14:textId="77777777" w:rsidTr="00100EBA">
        <w:trPr>
          <w:trHeight w:val="17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A16C6B" w14:textId="77777777" w:rsidR="00100EBA" w:rsidRDefault="00100EBA" w:rsidP="00100EBA">
            <w:pPr>
              <w:pStyle w:val="IGAUeberschrift2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C8FE7E" w14:textId="77777777" w:rsidR="00100EBA" w:rsidRDefault="00100EBA" w:rsidP="00100EBA">
            <w:pPr>
              <w:pStyle w:val="IGAUeberschrift3"/>
              <w:spacing w:after="12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3D7F566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6EEE2AC9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9" w:type="dxa"/>
            <w:shd w:val="clear" w:color="auto" w:fill="FFFFFF" w:themeFill="background1"/>
          </w:tcPr>
          <w:p w14:paraId="41EC4DF7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100EBA" w14:paraId="0D41A528" w14:textId="77777777" w:rsidTr="00100EBA">
        <w:trPr>
          <w:trHeight w:val="17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6979" w14:textId="77777777" w:rsidR="00100EBA" w:rsidRDefault="00100EBA" w:rsidP="00100EBA">
            <w:pPr>
              <w:pStyle w:val="IGAUeberschrift2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F963" w14:textId="77777777" w:rsidR="00100EBA" w:rsidRDefault="00100EBA" w:rsidP="00100EBA">
            <w:pPr>
              <w:pStyle w:val="IGAUeberschrift3"/>
              <w:spacing w:after="12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</w:tcPr>
          <w:p w14:paraId="082E07CF" w14:textId="77777777" w:rsidR="00100EBA" w:rsidRDefault="00100EBA" w:rsidP="00100EBA">
            <w:pPr>
              <w:pStyle w:val="IGAUeberschrift2"/>
              <w:spacing w:after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68EE568E" w14:textId="77777777" w:rsidR="00100EBA" w:rsidRDefault="00100EBA" w:rsidP="00100EBA">
            <w:pPr>
              <w:pStyle w:val="IGAUeberschrift2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9" w:type="dxa"/>
          </w:tcPr>
          <w:p w14:paraId="1A7B74EF" w14:textId="77777777" w:rsidR="00100EBA" w:rsidRDefault="00100EBA" w:rsidP="00100EBA">
            <w:pPr>
              <w:pStyle w:val="IGAUeberschrift3"/>
              <w:spacing w:after="0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100EBA" w14:paraId="5E306006" w14:textId="77777777" w:rsidTr="00100EBA">
        <w:trPr>
          <w:trHeight w:val="17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A69A914" w14:textId="77777777" w:rsidR="00100EBA" w:rsidRDefault="00100EBA" w:rsidP="00100EBA">
            <w:pPr>
              <w:pStyle w:val="IGAUeberschrift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2882AED" w14:textId="77777777" w:rsidR="00100EBA" w:rsidRDefault="00100EBA" w:rsidP="00100EBA">
            <w:pPr>
              <w:pStyle w:val="IGAUeberschrift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Zusatzeinrichtungen</w:t>
            </w:r>
          </w:p>
          <w:p w14:paraId="2CE38497" w14:textId="77777777" w:rsidR="00100EBA" w:rsidRDefault="00100EBA" w:rsidP="00100EBA">
            <w:pPr>
              <w:pStyle w:val="IGAUeberschrift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F625B11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D0CECE" w:themeFill="background2" w:themeFillShade="E6"/>
            <w:vAlign w:val="center"/>
          </w:tcPr>
          <w:p w14:paraId="6B4C5638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Equipment Nr.</w:t>
            </w:r>
          </w:p>
        </w:tc>
        <w:tc>
          <w:tcPr>
            <w:tcW w:w="1309" w:type="dxa"/>
            <w:shd w:val="clear" w:color="auto" w:fill="D0CECE" w:themeFill="background2" w:themeFillShade="E6"/>
            <w:vAlign w:val="center"/>
          </w:tcPr>
          <w:p w14:paraId="6A948147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Zustand</w:t>
            </w:r>
          </w:p>
        </w:tc>
      </w:tr>
      <w:tr w:rsidR="00100EBA" w14:paraId="57E42C2E" w14:textId="77777777" w:rsidTr="00100EBA">
        <w:trPr>
          <w:trHeight w:val="297"/>
        </w:trPr>
        <w:tc>
          <w:tcPr>
            <w:tcW w:w="725" w:type="dxa"/>
          </w:tcPr>
          <w:p w14:paraId="00E0C137" w14:textId="77777777" w:rsidR="00100EBA" w:rsidRDefault="00100EBA" w:rsidP="00100EBA">
            <w:pPr>
              <w:pStyle w:val="IGAUeberschrift2"/>
              <w:numPr>
                <w:ilvl w:val="1"/>
                <w:numId w:val="1"/>
              </w:numPr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4" w:type="dxa"/>
          </w:tcPr>
          <w:p w14:paraId="49611832" w14:textId="77777777" w:rsidR="00100EBA" w:rsidRDefault="00100EBA" w:rsidP="00100EBA">
            <w:pPr>
              <w:pStyle w:val="IGAUeberschrift3"/>
              <w:spacing w:after="120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 xml:space="preserve">2.2. xxx </w:t>
            </w:r>
          </w:p>
          <w:p w14:paraId="2CEA1F5E" w14:textId="77777777" w:rsidR="00100EBA" w:rsidRDefault="00100EBA" w:rsidP="00100EBA">
            <w:pPr>
              <w:pStyle w:val="IGAUeberschrift3"/>
              <w:spacing w:after="120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</w:p>
        </w:tc>
        <w:tc>
          <w:tcPr>
            <w:tcW w:w="432" w:type="dxa"/>
          </w:tcPr>
          <w:p w14:paraId="2CC218FD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2D457276" w14:textId="77777777" w:rsidR="00100EBA" w:rsidRDefault="00100EBA" w:rsidP="00100EBA">
            <w:pPr>
              <w:pStyle w:val="IGAUeberschrift3"/>
              <w:spacing w:after="120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9" w:type="dxa"/>
          </w:tcPr>
          <w:p w14:paraId="5C44D675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100EBA" w14:paraId="0D4EB67A" w14:textId="77777777" w:rsidTr="00100EBA">
        <w:trPr>
          <w:trHeight w:val="297"/>
        </w:trPr>
        <w:tc>
          <w:tcPr>
            <w:tcW w:w="725" w:type="dxa"/>
          </w:tcPr>
          <w:p w14:paraId="677FCD34" w14:textId="77777777" w:rsidR="00100EBA" w:rsidRDefault="00100EBA" w:rsidP="00100EBA">
            <w:pPr>
              <w:pStyle w:val="IGAUeberschrift2"/>
              <w:numPr>
                <w:ilvl w:val="1"/>
                <w:numId w:val="1"/>
              </w:numPr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4" w:type="dxa"/>
          </w:tcPr>
          <w:p w14:paraId="2CF044B2" w14:textId="77777777" w:rsidR="00100EBA" w:rsidRDefault="00100EBA" w:rsidP="00100EBA">
            <w:pPr>
              <w:pStyle w:val="IGAUeberschrift3"/>
              <w:spacing w:after="120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 xml:space="preserve">2.3. xxx </w:t>
            </w:r>
          </w:p>
          <w:p w14:paraId="18881D5C" w14:textId="77777777" w:rsidR="00100EBA" w:rsidRDefault="00100EBA" w:rsidP="00100EBA">
            <w:pPr>
              <w:pStyle w:val="IGAUeberschrift3"/>
              <w:spacing w:after="120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</w:p>
        </w:tc>
        <w:tc>
          <w:tcPr>
            <w:tcW w:w="432" w:type="dxa"/>
          </w:tcPr>
          <w:p w14:paraId="38DB0AD8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463BD1B1" w14:textId="77777777" w:rsidR="00100EBA" w:rsidRDefault="00100EBA" w:rsidP="00100EBA">
            <w:pPr>
              <w:pStyle w:val="IGAUeberschrift3"/>
              <w:spacing w:after="120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9" w:type="dxa"/>
          </w:tcPr>
          <w:p w14:paraId="7FE8493D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100EBA" w14:paraId="1DB06D10" w14:textId="77777777" w:rsidTr="00100EBA">
        <w:trPr>
          <w:trHeight w:val="297"/>
        </w:trPr>
        <w:tc>
          <w:tcPr>
            <w:tcW w:w="725" w:type="dxa"/>
          </w:tcPr>
          <w:p w14:paraId="1FBB2FFA" w14:textId="77777777" w:rsidR="00100EBA" w:rsidRDefault="00100EBA" w:rsidP="00100EBA">
            <w:pPr>
              <w:pStyle w:val="IGAUeberschrift2"/>
              <w:numPr>
                <w:ilvl w:val="1"/>
                <w:numId w:val="1"/>
              </w:numPr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4" w:type="dxa"/>
          </w:tcPr>
          <w:p w14:paraId="6B2C5280" w14:textId="77777777" w:rsidR="00100EBA" w:rsidRDefault="00100EBA" w:rsidP="00100EBA">
            <w:pPr>
              <w:pStyle w:val="IGAUeberschrift3"/>
              <w:spacing w:after="120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</w:p>
        </w:tc>
        <w:tc>
          <w:tcPr>
            <w:tcW w:w="432" w:type="dxa"/>
          </w:tcPr>
          <w:p w14:paraId="1E65D9AF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445CD8AE" w14:textId="77777777" w:rsidR="00100EBA" w:rsidRDefault="00100EBA" w:rsidP="00100EBA">
            <w:pPr>
              <w:pStyle w:val="IGAUeberschrift3"/>
              <w:spacing w:after="120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9" w:type="dxa"/>
          </w:tcPr>
          <w:p w14:paraId="38F15757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100EBA" w14:paraId="7737DD8B" w14:textId="77777777" w:rsidTr="00100EBA">
        <w:trPr>
          <w:trHeight w:val="377"/>
        </w:trPr>
        <w:tc>
          <w:tcPr>
            <w:tcW w:w="725" w:type="dxa"/>
            <w:shd w:val="clear" w:color="auto" w:fill="D0CECE" w:themeFill="background2" w:themeFillShade="E6"/>
          </w:tcPr>
          <w:p w14:paraId="1454CB18" w14:textId="77777777" w:rsidR="00100EBA" w:rsidRDefault="00100EBA" w:rsidP="00100EBA">
            <w:pPr>
              <w:pStyle w:val="IGAUeberschrift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4" w:type="dxa"/>
            <w:shd w:val="clear" w:color="auto" w:fill="D0CECE" w:themeFill="background2" w:themeFillShade="E6"/>
            <w:vAlign w:val="center"/>
          </w:tcPr>
          <w:p w14:paraId="140007C0" w14:textId="77777777" w:rsidR="00100EBA" w:rsidRDefault="00100EBA" w:rsidP="00100EBA">
            <w:pPr>
              <w:pStyle w:val="IGAUeberschrift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Zubehör</w:t>
            </w:r>
          </w:p>
        </w:tc>
        <w:tc>
          <w:tcPr>
            <w:tcW w:w="432" w:type="dxa"/>
            <w:shd w:val="clear" w:color="auto" w:fill="D0CECE" w:themeFill="background2" w:themeFillShade="E6"/>
            <w:vAlign w:val="center"/>
          </w:tcPr>
          <w:p w14:paraId="603614C9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D0CECE" w:themeFill="background2" w:themeFillShade="E6"/>
            <w:vAlign w:val="center"/>
          </w:tcPr>
          <w:p w14:paraId="15C83A2A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Equipment Nr.</w:t>
            </w:r>
          </w:p>
        </w:tc>
        <w:tc>
          <w:tcPr>
            <w:tcW w:w="1309" w:type="dxa"/>
            <w:shd w:val="clear" w:color="auto" w:fill="D0CECE" w:themeFill="background2" w:themeFillShade="E6"/>
            <w:vAlign w:val="center"/>
          </w:tcPr>
          <w:p w14:paraId="3D6C1A40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Zustand</w:t>
            </w:r>
          </w:p>
        </w:tc>
      </w:tr>
      <w:tr w:rsidR="00100EBA" w14:paraId="6891EAFB" w14:textId="77777777" w:rsidTr="00100EBA">
        <w:trPr>
          <w:trHeight w:val="377"/>
        </w:trPr>
        <w:tc>
          <w:tcPr>
            <w:tcW w:w="725" w:type="dxa"/>
          </w:tcPr>
          <w:p w14:paraId="353B0499" w14:textId="77777777" w:rsidR="00100EBA" w:rsidRDefault="00100EBA" w:rsidP="00100EBA">
            <w:pPr>
              <w:pStyle w:val="IGAUeberschrift2"/>
              <w:numPr>
                <w:ilvl w:val="1"/>
                <w:numId w:val="1"/>
              </w:numPr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4" w:type="dxa"/>
          </w:tcPr>
          <w:p w14:paraId="342C3906" w14:textId="77777777" w:rsidR="00100EBA" w:rsidRDefault="00100EBA" w:rsidP="00100EBA">
            <w:pPr>
              <w:pStyle w:val="IGAUeberschrift3"/>
              <w:spacing w:after="12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3.1. xx</w:t>
            </w:r>
          </w:p>
          <w:p w14:paraId="1F94740C" w14:textId="77777777" w:rsidR="00100EBA" w:rsidRDefault="00100EBA" w:rsidP="00100EBA">
            <w:pPr>
              <w:pStyle w:val="IGAUeberschrift3"/>
              <w:spacing w:after="12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432" w:type="dxa"/>
          </w:tcPr>
          <w:p w14:paraId="1D34B42C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09F0BE3A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309" w:type="dxa"/>
          </w:tcPr>
          <w:p w14:paraId="73BE5A0F" w14:textId="77777777" w:rsidR="00100EBA" w:rsidRDefault="00100EBA" w:rsidP="00100EBA">
            <w:pPr>
              <w:pStyle w:val="IGAUeberschrift1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</w:tbl>
    <w:p w14:paraId="4F760C49" w14:textId="6718AED4" w:rsidR="00EA4AF9" w:rsidRDefault="004226E7">
      <w:pPr>
        <w:pStyle w:val="IGABetreff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Übergabe</w:t>
      </w:r>
      <w:r w:rsidR="008A0596">
        <w:rPr>
          <w:rFonts w:asciiTheme="minorHAnsi" w:hAnsiTheme="minorHAnsi" w:cstheme="minorHAnsi"/>
          <w:sz w:val="28"/>
          <w:szCs w:val="28"/>
        </w:rPr>
        <w:t>protokoll</w:t>
      </w:r>
      <w:r>
        <w:rPr>
          <w:rFonts w:asciiTheme="minorHAnsi" w:hAnsiTheme="minorHAnsi" w:cstheme="minorHAnsi"/>
          <w:sz w:val="28"/>
          <w:szCs w:val="28"/>
        </w:rPr>
        <w:t xml:space="preserve"> Zusatzeinrichtungen</w:t>
      </w:r>
    </w:p>
    <w:p w14:paraId="3E818F28" w14:textId="77777777" w:rsidR="00EA4AF9" w:rsidRDefault="00EA4AF9">
      <w:pPr>
        <w:pStyle w:val="IGAUeberschrift2"/>
        <w:pBdr>
          <w:bottom w:val="single" w:sz="6" w:space="1" w:color="auto"/>
        </w:pBdr>
        <w:ind w:left="567"/>
        <w:rPr>
          <w:rFonts w:asciiTheme="minorHAnsi" w:hAnsiTheme="minorHAnsi" w:cstheme="minorHAnsi"/>
          <w:sz w:val="22"/>
          <w:szCs w:val="22"/>
        </w:rPr>
      </w:pPr>
    </w:p>
    <w:p w14:paraId="38EABD03" w14:textId="7439AF59" w:rsidR="008A0596" w:rsidRPr="008A0596" w:rsidRDefault="008A0596">
      <w:pPr>
        <w:pStyle w:val="IGAUeberschrift2"/>
        <w:pBdr>
          <w:bottom w:val="single" w:sz="6" w:space="1" w:color="auto"/>
        </w:pBdr>
        <w:ind w:left="567"/>
        <w:rPr>
          <w:rFonts w:asciiTheme="minorHAnsi" w:hAnsiTheme="minorHAnsi" w:cstheme="minorHAnsi"/>
          <w:sz w:val="28"/>
          <w:szCs w:val="28"/>
          <w:u w:val="single"/>
        </w:rPr>
      </w:pPr>
      <w:r w:rsidRPr="008A0596">
        <w:rPr>
          <w:rFonts w:asciiTheme="minorHAnsi" w:hAnsiTheme="minorHAnsi" w:cstheme="minorHAnsi"/>
          <w:sz w:val="28"/>
          <w:szCs w:val="28"/>
          <w:u w:val="single"/>
        </w:rPr>
        <w:lastRenderedPageBreak/>
        <w:t>Dokumentation der Ausgabe:</w:t>
      </w:r>
    </w:p>
    <w:p w14:paraId="656A2811" w14:textId="77777777" w:rsidR="008A0596" w:rsidRDefault="008A0596">
      <w:pPr>
        <w:pStyle w:val="IGAUeberschrift2"/>
        <w:pBdr>
          <w:bottom w:val="single" w:sz="6" w:space="1" w:color="auto"/>
        </w:pBdr>
        <w:ind w:left="567"/>
        <w:rPr>
          <w:rFonts w:asciiTheme="minorHAnsi" w:hAnsiTheme="minorHAnsi" w:cstheme="minorHAnsi"/>
          <w:sz w:val="22"/>
          <w:szCs w:val="22"/>
        </w:rPr>
      </w:pPr>
    </w:p>
    <w:p w14:paraId="146AF5EF" w14:textId="77777777" w:rsidR="008A0596" w:rsidRDefault="008A0596">
      <w:pPr>
        <w:pStyle w:val="IGAUeberschrift2"/>
        <w:pBdr>
          <w:bottom w:val="single" w:sz="6" w:space="1" w:color="auto"/>
        </w:pBdr>
        <w:ind w:left="567"/>
        <w:rPr>
          <w:rFonts w:asciiTheme="minorHAnsi" w:hAnsiTheme="minorHAnsi" w:cstheme="minorHAnsi"/>
          <w:sz w:val="22"/>
          <w:szCs w:val="22"/>
        </w:rPr>
      </w:pPr>
    </w:p>
    <w:p w14:paraId="79CCA566" w14:textId="77777777" w:rsidR="008A0596" w:rsidRDefault="008A0596">
      <w:pPr>
        <w:pStyle w:val="IGAUeberschrift2"/>
        <w:pBdr>
          <w:bottom w:val="single" w:sz="6" w:space="1" w:color="auto"/>
        </w:pBdr>
        <w:ind w:left="567"/>
        <w:rPr>
          <w:rFonts w:asciiTheme="minorHAnsi" w:hAnsiTheme="minorHAnsi" w:cstheme="minorHAnsi"/>
          <w:sz w:val="22"/>
          <w:szCs w:val="22"/>
        </w:rPr>
      </w:pPr>
    </w:p>
    <w:p w14:paraId="0B5DD8F0" w14:textId="4951DC52" w:rsidR="00EA4AF9" w:rsidRDefault="004226E7">
      <w:pPr>
        <w:pStyle w:val="IGAUeberschrift2"/>
        <w:ind w:left="567"/>
        <w:rPr>
          <w:rFonts w:asciiTheme="minorHAnsi" w:hAnsiTheme="minorHAnsi" w:cstheme="minorHAnsi"/>
          <w:sz w:val="22"/>
          <w:szCs w:val="22"/>
        </w:rPr>
      </w:pPr>
      <w:r w:rsidRPr="004226E7">
        <w:rPr>
          <w:rFonts w:asciiTheme="minorHAnsi" w:hAnsiTheme="minorHAnsi" w:cstheme="minorHAnsi"/>
          <w:sz w:val="22"/>
          <w:szCs w:val="22"/>
        </w:rPr>
        <w:t>Unterschrift Übergabe Verantwortlicher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763C42B8" w14:textId="77777777" w:rsidR="004226E7" w:rsidRDefault="004226E7" w:rsidP="008A0596">
      <w:pPr>
        <w:pStyle w:val="IGAUeberschrift2"/>
        <w:rPr>
          <w:rFonts w:asciiTheme="minorHAnsi" w:hAnsiTheme="minorHAnsi" w:cstheme="minorHAnsi"/>
          <w:sz w:val="22"/>
          <w:szCs w:val="22"/>
        </w:rPr>
      </w:pPr>
    </w:p>
    <w:p w14:paraId="0D85843F" w14:textId="77777777" w:rsidR="004226E7" w:rsidRDefault="004226E7">
      <w:pPr>
        <w:pStyle w:val="IGAUeberschrift2"/>
        <w:pBdr>
          <w:bottom w:val="single" w:sz="6" w:space="1" w:color="auto"/>
        </w:pBdr>
        <w:ind w:left="567"/>
        <w:rPr>
          <w:rFonts w:asciiTheme="minorHAnsi" w:hAnsiTheme="minorHAnsi" w:cstheme="minorHAnsi"/>
          <w:sz w:val="22"/>
          <w:szCs w:val="22"/>
        </w:rPr>
      </w:pPr>
    </w:p>
    <w:p w14:paraId="0BF56AC5" w14:textId="2BFC478C" w:rsidR="004226E7" w:rsidRDefault="004226E7">
      <w:pPr>
        <w:pStyle w:val="IGAUeberschrift2"/>
        <w:ind w:lef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Unterschrift Empfänger</w:t>
      </w:r>
    </w:p>
    <w:p w14:paraId="6C339273" w14:textId="77777777" w:rsidR="008A0596" w:rsidRDefault="008A0596">
      <w:pPr>
        <w:pStyle w:val="IGAUeberschrift2"/>
        <w:ind w:left="567"/>
        <w:rPr>
          <w:rFonts w:asciiTheme="minorHAnsi" w:hAnsiTheme="minorHAnsi" w:cstheme="minorHAnsi"/>
          <w:sz w:val="22"/>
          <w:szCs w:val="22"/>
        </w:rPr>
      </w:pPr>
    </w:p>
    <w:p w14:paraId="3FE93B12" w14:textId="77777777" w:rsidR="008A0596" w:rsidRDefault="008A0596">
      <w:pPr>
        <w:pStyle w:val="IGAUeberschrift2"/>
        <w:ind w:left="567"/>
        <w:rPr>
          <w:rFonts w:asciiTheme="minorHAnsi" w:hAnsiTheme="minorHAnsi" w:cstheme="minorHAnsi"/>
          <w:sz w:val="22"/>
          <w:szCs w:val="22"/>
        </w:rPr>
      </w:pPr>
    </w:p>
    <w:p w14:paraId="22B60439" w14:textId="6A03F554" w:rsidR="008A0596" w:rsidRPr="008A0596" w:rsidRDefault="008A0596">
      <w:pPr>
        <w:pStyle w:val="IGAUeberschrift2"/>
        <w:ind w:left="567"/>
        <w:rPr>
          <w:rFonts w:asciiTheme="minorHAnsi" w:hAnsiTheme="minorHAnsi" w:cstheme="minorHAnsi"/>
          <w:sz w:val="28"/>
          <w:szCs w:val="28"/>
          <w:u w:val="single"/>
        </w:rPr>
      </w:pPr>
      <w:r w:rsidRPr="008A0596">
        <w:rPr>
          <w:rFonts w:asciiTheme="minorHAnsi" w:hAnsiTheme="minorHAnsi" w:cstheme="minorHAnsi"/>
          <w:sz w:val="28"/>
          <w:szCs w:val="28"/>
          <w:u w:val="single"/>
        </w:rPr>
        <w:t>Dokumentation der Rücknahme:</w:t>
      </w:r>
    </w:p>
    <w:p w14:paraId="38637529" w14:textId="77777777" w:rsidR="008A0596" w:rsidRDefault="008A0596">
      <w:pPr>
        <w:pStyle w:val="IGAUeberschrift2"/>
        <w:ind w:left="567"/>
        <w:rPr>
          <w:rFonts w:asciiTheme="minorHAnsi" w:hAnsiTheme="minorHAnsi" w:cstheme="minorHAnsi"/>
          <w:sz w:val="22"/>
          <w:szCs w:val="22"/>
        </w:rPr>
      </w:pPr>
    </w:p>
    <w:p w14:paraId="0DFCF9CC" w14:textId="77777777" w:rsidR="008A0596" w:rsidRDefault="008A0596">
      <w:pPr>
        <w:pStyle w:val="IGAUeberschrift2"/>
        <w:ind w:left="567"/>
        <w:rPr>
          <w:rFonts w:asciiTheme="minorHAnsi" w:hAnsiTheme="minorHAnsi" w:cstheme="minorHAnsi"/>
          <w:sz w:val="22"/>
          <w:szCs w:val="22"/>
        </w:rPr>
      </w:pPr>
    </w:p>
    <w:p w14:paraId="3DA90A18" w14:textId="77777777" w:rsidR="008A0596" w:rsidRDefault="008A0596">
      <w:pPr>
        <w:pStyle w:val="IGAUeberschrift2"/>
        <w:ind w:left="567"/>
        <w:rPr>
          <w:rFonts w:asciiTheme="minorHAnsi" w:hAnsiTheme="minorHAnsi" w:cstheme="minorHAnsi"/>
          <w:sz w:val="22"/>
          <w:szCs w:val="22"/>
        </w:rPr>
      </w:pPr>
    </w:p>
    <w:p w14:paraId="629FD4E6" w14:textId="77777777" w:rsidR="008A0596" w:rsidRDefault="008A0596">
      <w:pPr>
        <w:pStyle w:val="IGAUeberschrift2"/>
        <w:pBdr>
          <w:bottom w:val="single" w:sz="6" w:space="1" w:color="auto"/>
        </w:pBdr>
        <w:ind w:left="567"/>
        <w:rPr>
          <w:rFonts w:asciiTheme="minorHAnsi" w:hAnsiTheme="minorHAnsi" w:cstheme="minorHAnsi"/>
          <w:sz w:val="22"/>
          <w:szCs w:val="22"/>
        </w:rPr>
      </w:pPr>
    </w:p>
    <w:p w14:paraId="1EF2CB18" w14:textId="7508601E" w:rsidR="008A0596" w:rsidRDefault="008A0596" w:rsidP="008A0596">
      <w:pPr>
        <w:ind w:firstLine="567"/>
        <w:rPr>
          <w:rFonts w:ascii="Arial" w:eastAsia="Times New Roman" w:hAnsi="Arial" w:cs="Times New Roman"/>
          <w:b/>
          <w:sz w:val="20"/>
          <w:szCs w:val="20"/>
          <w:lang w:eastAsia="de-DE"/>
        </w:rPr>
      </w:pPr>
      <w:r>
        <w:rPr>
          <w:rFonts w:ascii="Arial" w:eastAsia="Times New Roman" w:hAnsi="Arial" w:cs="Times New Roman"/>
          <w:b/>
          <w:sz w:val="20"/>
          <w:szCs w:val="20"/>
          <w:lang w:eastAsia="de-DE"/>
        </w:rPr>
        <w:t>Unterschrift Übergabe Verantwortlicher</w:t>
      </w:r>
    </w:p>
    <w:p w14:paraId="5DEBD843" w14:textId="164FB7A4" w:rsidR="008A0596" w:rsidRDefault="008A0596" w:rsidP="008A0596">
      <w:pPr>
        <w:pStyle w:val="IGAUeberschrift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222660A0" w14:textId="77777777" w:rsidR="008A0596" w:rsidRDefault="008A0596" w:rsidP="008A0596">
      <w:pPr>
        <w:pStyle w:val="IGAUeberschrift2"/>
        <w:rPr>
          <w:rFonts w:asciiTheme="minorHAnsi" w:hAnsiTheme="minorHAnsi" w:cstheme="minorHAnsi"/>
          <w:sz w:val="22"/>
          <w:szCs w:val="22"/>
        </w:rPr>
      </w:pPr>
    </w:p>
    <w:p w14:paraId="35559A90" w14:textId="77777777" w:rsidR="008A0596" w:rsidRDefault="008A0596" w:rsidP="008A0596">
      <w:pPr>
        <w:pStyle w:val="IGAUeberschrift2"/>
        <w:pBdr>
          <w:bottom w:val="single" w:sz="6" w:space="1" w:color="auto"/>
        </w:pBdr>
        <w:ind w:left="567"/>
        <w:rPr>
          <w:rFonts w:asciiTheme="minorHAnsi" w:hAnsiTheme="minorHAnsi" w:cstheme="minorHAnsi"/>
          <w:sz w:val="22"/>
          <w:szCs w:val="22"/>
        </w:rPr>
      </w:pPr>
    </w:p>
    <w:p w14:paraId="45F3D2EE" w14:textId="16C39AFB" w:rsidR="008A0596" w:rsidRDefault="008A0596" w:rsidP="00100EBA">
      <w:pPr>
        <w:pStyle w:val="IGAUeberschrift2"/>
        <w:ind w:lef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Unterschrift Empfänger</w:t>
      </w:r>
    </w:p>
    <w:sectPr w:rsidR="008A059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552" w:right="1134" w:bottom="851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5721D" w14:textId="77777777" w:rsidR="00A2277F" w:rsidRDefault="00A2277F">
      <w:pPr>
        <w:spacing w:line="240" w:lineRule="auto"/>
      </w:pPr>
      <w:r>
        <w:separator/>
      </w:r>
    </w:p>
  </w:endnote>
  <w:endnote w:type="continuationSeparator" w:id="0">
    <w:p w14:paraId="7016C156" w14:textId="77777777" w:rsidR="00A2277F" w:rsidRDefault="00A227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fficina Sans ITC TT">
    <w:altName w:val="Calibri"/>
    <w:charset w:val="00"/>
    <w:family w:val="auto"/>
    <w:pitch w:val="variable"/>
    <w:sig w:usb0="00000003" w:usb1="00000000" w:usb2="00000000" w:usb3="00000000" w:csb0="00000001" w:csb1="00000000"/>
  </w:font>
  <w:font w:name="EYInterstate Light">
    <w:charset w:val="00"/>
    <w:family w:val="auto"/>
    <w:pitch w:val="variable"/>
    <w:sig w:usb0="A00002AF" w:usb1="5000206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DGOCC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4712255"/>
      <w:docPartObj>
        <w:docPartGallery w:val="Page Numbers (Bottom of Page)"/>
        <w:docPartUnique/>
      </w:docPartObj>
    </w:sdtPr>
    <w:sdtEndPr/>
    <w:sdtContent>
      <w:p w14:paraId="73130F1F" w14:textId="77777777" w:rsidR="00EA4AF9" w:rsidRDefault="008A059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D381A90" w14:textId="77777777" w:rsidR="00EA4AF9" w:rsidRDefault="00EA4AF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707CC" w14:textId="77777777" w:rsidR="00EA4AF9" w:rsidRDefault="008A0596">
    <w:pPr>
      <w:pStyle w:val="Fuzeile"/>
    </w:pPr>
    <w:r>
      <w:t>A = Auftrag, I = Info, B = Beschluss</w:t>
    </w:r>
  </w:p>
  <w:p w14:paraId="70F2CCFC" w14:textId="77777777" w:rsidR="00EA4AF9" w:rsidRDefault="00EA4AF9">
    <w:pPr>
      <w:pStyle w:val="Fuzeile"/>
      <w:spacing w:line="264" w:lineRule="auto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A218A" w14:textId="77777777" w:rsidR="00A2277F" w:rsidRDefault="00A2277F">
      <w:pPr>
        <w:spacing w:line="240" w:lineRule="auto"/>
      </w:pPr>
      <w:r>
        <w:separator/>
      </w:r>
    </w:p>
  </w:footnote>
  <w:footnote w:type="continuationSeparator" w:id="0">
    <w:p w14:paraId="73418228" w14:textId="77777777" w:rsidR="00A2277F" w:rsidRDefault="00A2277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52"/>
      <w:gridCol w:w="3969"/>
      <w:gridCol w:w="2541"/>
    </w:tblGrid>
    <w:tr w:rsidR="00EA4AF9" w14:paraId="37EEB954" w14:textId="77777777">
      <w:tc>
        <w:tcPr>
          <w:tcW w:w="2552" w:type="dxa"/>
        </w:tcPr>
        <w:p w14:paraId="17F6316E" w14:textId="77777777" w:rsidR="00EA4AF9" w:rsidRDefault="00EA4AF9">
          <w:pPr>
            <w:pStyle w:val="IGALogo"/>
          </w:pPr>
        </w:p>
      </w:tc>
      <w:tc>
        <w:tcPr>
          <w:tcW w:w="3969" w:type="dxa"/>
        </w:tcPr>
        <w:p w14:paraId="5AD2FC36" w14:textId="77777777" w:rsidR="00EA4AF9" w:rsidRDefault="00EA4AF9">
          <w:pPr>
            <w:pStyle w:val="IGABKText"/>
          </w:pPr>
        </w:p>
      </w:tc>
      <w:tc>
        <w:tcPr>
          <w:tcW w:w="2541" w:type="dxa"/>
        </w:tcPr>
        <w:p w14:paraId="6B2286BF" w14:textId="77777777" w:rsidR="00EA4AF9" w:rsidRDefault="008A0596">
          <w:pPr>
            <w:pStyle w:val="IGABKText"/>
          </w:pPr>
          <w:r>
            <w:br/>
            <w:t>Die Autobahn GmbH des Bundes</w:t>
          </w:r>
        </w:p>
        <w:p w14:paraId="26983324" w14:textId="77777777" w:rsidR="00EA4AF9" w:rsidRDefault="008A0596">
          <w:pPr>
            <w:pStyle w:val="IGABKTex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t xml:space="preserve"> </w:t>
          </w:r>
          <w:bookmarkStart w:id="0" w:name="myPageNo"/>
          <w:r>
            <w:t xml:space="preserve">von </w:t>
          </w:r>
          <w:fldSimple w:instr=" NUMPAGES  \* Arabic  \* MERGEFORMAT ">
            <w:r>
              <w:t>2</w:t>
            </w:r>
          </w:fldSimple>
          <w:bookmarkEnd w:id="0"/>
        </w:p>
      </w:tc>
    </w:tr>
  </w:tbl>
  <w:p w14:paraId="5C48AFC5" w14:textId="77777777" w:rsidR="00EA4AF9" w:rsidRDefault="00EA4AF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F121D" w14:textId="77777777" w:rsidR="00EA4AF9" w:rsidRDefault="008A0596">
    <w:pPr>
      <w:pStyle w:val="IGALogo"/>
      <w:rPr>
        <w:rFonts w:ascii="Franklin Gothic Book" w:hAnsi="Franklin Gothic Book" w:cs="Arial"/>
        <w:i w:val="0"/>
        <w:sz w:val="16"/>
      </w:rPr>
    </w:pPr>
    <w:r>
      <w:rPr>
        <w:noProof/>
        <w:lang w:eastAsia="de-DE"/>
      </w:rPr>
      <w:drawing>
        <wp:anchor distT="0" distB="0" distL="114300" distR="114300" simplePos="0" relativeHeight="251659264" behindDoc="0" locked="1" layoutInCell="1" allowOverlap="0" wp14:anchorId="1339348B" wp14:editId="14A1653B">
          <wp:simplePos x="0" y="0"/>
          <wp:positionH relativeFrom="rightMargin">
            <wp:posOffset>-1774190</wp:posOffset>
          </wp:positionH>
          <wp:positionV relativeFrom="page">
            <wp:posOffset>437515</wp:posOffset>
          </wp:positionV>
          <wp:extent cx="1950720" cy="554355"/>
          <wp:effectExtent l="0" t="0" r="0" b="0"/>
          <wp:wrapThrough wrapText="bothSides">
            <wp:wrapPolygon edited="0">
              <wp:start x="0" y="0"/>
              <wp:lineTo x="0" y="20784"/>
              <wp:lineTo x="21305" y="20784"/>
              <wp:lineTo x="21305" y="0"/>
              <wp:lineTo x="0" y="0"/>
            </wp:wrapPolygon>
          </wp:wrapThrough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_BB1.Seit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0720" cy="554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16DD7E" w14:textId="77777777" w:rsidR="00EA4AF9" w:rsidRDefault="00EA4AF9">
    <w:pPr>
      <w:pStyle w:val="Kopfzeile"/>
      <w:rPr>
        <w:rFonts w:ascii="Franklin Gothic Book" w:hAnsi="Franklin Gothic Book" w:cs="Arial"/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041"/>
    <w:multiLevelType w:val="multilevel"/>
    <w:tmpl w:val="01660A5C"/>
    <w:lvl w:ilvl="0"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393C67"/>
    <w:multiLevelType w:val="hybridMultilevel"/>
    <w:tmpl w:val="98F8FA56"/>
    <w:lvl w:ilvl="0" w:tplc="04070017">
      <w:start w:val="1"/>
      <w:numFmt w:val="lowerLetter"/>
      <w:lvlText w:val="%1)"/>
      <w:lvlJc w:val="left"/>
      <w:pPr>
        <w:ind w:left="3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07" w:hanging="360"/>
      </w:pPr>
    </w:lvl>
    <w:lvl w:ilvl="2" w:tplc="0407001B" w:tentative="1">
      <w:start w:val="1"/>
      <w:numFmt w:val="lowerRoman"/>
      <w:lvlText w:val="%3."/>
      <w:lvlJc w:val="right"/>
      <w:pPr>
        <w:ind w:left="1827" w:hanging="180"/>
      </w:pPr>
    </w:lvl>
    <w:lvl w:ilvl="3" w:tplc="0407000F" w:tentative="1">
      <w:start w:val="1"/>
      <w:numFmt w:val="decimal"/>
      <w:lvlText w:val="%4."/>
      <w:lvlJc w:val="left"/>
      <w:pPr>
        <w:ind w:left="2547" w:hanging="360"/>
      </w:pPr>
    </w:lvl>
    <w:lvl w:ilvl="4" w:tplc="04070019" w:tentative="1">
      <w:start w:val="1"/>
      <w:numFmt w:val="lowerLetter"/>
      <w:lvlText w:val="%5."/>
      <w:lvlJc w:val="left"/>
      <w:pPr>
        <w:ind w:left="3267" w:hanging="360"/>
      </w:pPr>
    </w:lvl>
    <w:lvl w:ilvl="5" w:tplc="0407001B" w:tentative="1">
      <w:start w:val="1"/>
      <w:numFmt w:val="lowerRoman"/>
      <w:lvlText w:val="%6."/>
      <w:lvlJc w:val="right"/>
      <w:pPr>
        <w:ind w:left="3987" w:hanging="180"/>
      </w:pPr>
    </w:lvl>
    <w:lvl w:ilvl="6" w:tplc="0407000F" w:tentative="1">
      <w:start w:val="1"/>
      <w:numFmt w:val="decimal"/>
      <w:lvlText w:val="%7."/>
      <w:lvlJc w:val="left"/>
      <w:pPr>
        <w:ind w:left="4707" w:hanging="360"/>
      </w:pPr>
    </w:lvl>
    <w:lvl w:ilvl="7" w:tplc="04070019" w:tentative="1">
      <w:start w:val="1"/>
      <w:numFmt w:val="lowerLetter"/>
      <w:lvlText w:val="%8."/>
      <w:lvlJc w:val="left"/>
      <w:pPr>
        <w:ind w:left="5427" w:hanging="360"/>
      </w:pPr>
    </w:lvl>
    <w:lvl w:ilvl="8" w:tplc="040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17141C7A"/>
    <w:multiLevelType w:val="hybridMultilevel"/>
    <w:tmpl w:val="37D8EB3E"/>
    <w:lvl w:ilvl="0" w:tplc="04070005">
      <w:start w:val="1"/>
      <w:numFmt w:val="bullet"/>
      <w:lvlText w:val=""/>
      <w:lvlJc w:val="left"/>
      <w:pPr>
        <w:ind w:left="747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67" w:hanging="360"/>
      </w:pPr>
    </w:lvl>
    <w:lvl w:ilvl="2" w:tplc="0407001B" w:tentative="1">
      <w:start w:val="1"/>
      <w:numFmt w:val="lowerRoman"/>
      <w:lvlText w:val="%3."/>
      <w:lvlJc w:val="right"/>
      <w:pPr>
        <w:ind w:left="2187" w:hanging="180"/>
      </w:pPr>
    </w:lvl>
    <w:lvl w:ilvl="3" w:tplc="0407000F" w:tentative="1">
      <w:start w:val="1"/>
      <w:numFmt w:val="decimal"/>
      <w:lvlText w:val="%4."/>
      <w:lvlJc w:val="left"/>
      <w:pPr>
        <w:ind w:left="2907" w:hanging="360"/>
      </w:pPr>
    </w:lvl>
    <w:lvl w:ilvl="4" w:tplc="04070019" w:tentative="1">
      <w:start w:val="1"/>
      <w:numFmt w:val="lowerLetter"/>
      <w:lvlText w:val="%5."/>
      <w:lvlJc w:val="left"/>
      <w:pPr>
        <w:ind w:left="3627" w:hanging="360"/>
      </w:pPr>
    </w:lvl>
    <w:lvl w:ilvl="5" w:tplc="0407001B" w:tentative="1">
      <w:start w:val="1"/>
      <w:numFmt w:val="lowerRoman"/>
      <w:lvlText w:val="%6."/>
      <w:lvlJc w:val="right"/>
      <w:pPr>
        <w:ind w:left="4347" w:hanging="180"/>
      </w:pPr>
    </w:lvl>
    <w:lvl w:ilvl="6" w:tplc="0407000F" w:tentative="1">
      <w:start w:val="1"/>
      <w:numFmt w:val="decimal"/>
      <w:lvlText w:val="%7."/>
      <w:lvlJc w:val="left"/>
      <w:pPr>
        <w:ind w:left="5067" w:hanging="360"/>
      </w:pPr>
    </w:lvl>
    <w:lvl w:ilvl="7" w:tplc="04070019" w:tentative="1">
      <w:start w:val="1"/>
      <w:numFmt w:val="lowerLetter"/>
      <w:lvlText w:val="%8."/>
      <w:lvlJc w:val="left"/>
      <w:pPr>
        <w:ind w:left="5787" w:hanging="360"/>
      </w:pPr>
    </w:lvl>
    <w:lvl w:ilvl="8" w:tplc="0407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3" w15:restartNumberingAfterBreak="0">
    <w:nsid w:val="22072DE9"/>
    <w:multiLevelType w:val="hybridMultilevel"/>
    <w:tmpl w:val="0DCCBBAE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4806E4"/>
    <w:multiLevelType w:val="hybridMultilevel"/>
    <w:tmpl w:val="35B0261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102085"/>
    <w:multiLevelType w:val="hybridMultilevel"/>
    <w:tmpl w:val="A39ABF46"/>
    <w:lvl w:ilvl="0" w:tplc="04070017">
      <w:start w:val="1"/>
      <w:numFmt w:val="lowerLetter"/>
      <w:lvlText w:val="%1)"/>
      <w:lvlJc w:val="left"/>
      <w:pPr>
        <w:ind w:left="387" w:hanging="360"/>
      </w:pPr>
    </w:lvl>
    <w:lvl w:ilvl="1" w:tplc="04070019" w:tentative="1">
      <w:start w:val="1"/>
      <w:numFmt w:val="lowerLetter"/>
      <w:lvlText w:val="%2."/>
      <w:lvlJc w:val="left"/>
      <w:pPr>
        <w:ind w:left="1107" w:hanging="360"/>
      </w:pPr>
    </w:lvl>
    <w:lvl w:ilvl="2" w:tplc="0407001B" w:tentative="1">
      <w:start w:val="1"/>
      <w:numFmt w:val="lowerRoman"/>
      <w:lvlText w:val="%3."/>
      <w:lvlJc w:val="right"/>
      <w:pPr>
        <w:ind w:left="1827" w:hanging="180"/>
      </w:pPr>
    </w:lvl>
    <w:lvl w:ilvl="3" w:tplc="0407000F" w:tentative="1">
      <w:start w:val="1"/>
      <w:numFmt w:val="decimal"/>
      <w:lvlText w:val="%4."/>
      <w:lvlJc w:val="left"/>
      <w:pPr>
        <w:ind w:left="2547" w:hanging="360"/>
      </w:pPr>
    </w:lvl>
    <w:lvl w:ilvl="4" w:tplc="04070019" w:tentative="1">
      <w:start w:val="1"/>
      <w:numFmt w:val="lowerLetter"/>
      <w:lvlText w:val="%5."/>
      <w:lvlJc w:val="left"/>
      <w:pPr>
        <w:ind w:left="3267" w:hanging="360"/>
      </w:pPr>
    </w:lvl>
    <w:lvl w:ilvl="5" w:tplc="0407001B" w:tentative="1">
      <w:start w:val="1"/>
      <w:numFmt w:val="lowerRoman"/>
      <w:lvlText w:val="%6."/>
      <w:lvlJc w:val="right"/>
      <w:pPr>
        <w:ind w:left="3987" w:hanging="180"/>
      </w:pPr>
    </w:lvl>
    <w:lvl w:ilvl="6" w:tplc="0407000F" w:tentative="1">
      <w:start w:val="1"/>
      <w:numFmt w:val="decimal"/>
      <w:lvlText w:val="%7."/>
      <w:lvlJc w:val="left"/>
      <w:pPr>
        <w:ind w:left="4707" w:hanging="360"/>
      </w:pPr>
    </w:lvl>
    <w:lvl w:ilvl="7" w:tplc="04070019" w:tentative="1">
      <w:start w:val="1"/>
      <w:numFmt w:val="lowerLetter"/>
      <w:lvlText w:val="%8."/>
      <w:lvlJc w:val="left"/>
      <w:pPr>
        <w:ind w:left="5427" w:hanging="360"/>
      </w:pPr>
    </w:lvl>
    <w:lvl w:ilvl="8" w:tplc="040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6" w15:restartNumberingAfterBreak="0">
    <w:nsid w:val="39B92DC1"/>
    <w:multiLevelType w:val="hybridMultilevel"/>
    <w:tmpl w:val="9F50469C"/>
    <w:lvl w:ilvl="0" w:tplc="04070005">
      <w:start w:val="1"/>
      <w:numFmt w:val="bullet"/>
      <w:lvlText w:val=""/>
      <w:lvlJc w:val="left"/>
      <w:pPr>
        <w:ind w:left="74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7" w15:restartNumberingAfterBreak="0">
    <w:nsid w:val="3EA45C45"/>
    <w:multiLevelType w:val="hybridMultilevel"/>
    <w:tmpl w:val="95BCEB5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C0A11"/>
    <w:multiLevelType w:val="multilevel"/>
    <w:tmpl w:val="E2F801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CFB79C0"/>
    <w:multiLevelType w:val="hybridMultilevel"/>
    <w:tmpl w:val="F578C1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A323B"/>
    <w:multiLevelType w:val="hybridMultilevel"/>
    <w:tmpl w:val="919226B4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B5A32"/>
    <w:multiLevelType w:val="hybridMultilevel"/>
    <w:tmpl w:val="F77E661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81157D"/>
    <w:multiLevelType w:val="multilevel"/>
    <w:tmpl w:val="6BA058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4E27F5D"/>
    <w:multiLevelType w:val="hybridMultilevel"/>
    <w:tmpl w:val="D3DE9BBC"/>
    <w:lvl w:ilvl="0" w:tplc="04070005">
      <w:start w:val="1"/>
      <w:numFmt w:val="bullet"/>
      <w:lvlText w:val=""/>
      <w:lvlJc w:val="left"/>
      <w:pPr>
        <w:ind w:left="391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14" w15:restartNumberingAfterBreak="0">
    <w:nsid w:val="65413A4C"/>
    <w:multiLevelType w:val="hybridMultilevel"/>
    <w:tmpl w:val="8EC6D89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704D3"/>
    <w:multiLevelType w:val="hybridMultilevel"/>
    <w:tmpl w:val="F77E661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D530B5"/>
    <w:multiLevelType w:val="multilevel"/>
    <w:tmpl w:val="D65663B4"/>
    <w:styleLink w:val="IGA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lvlText w:val="(%7)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5" w:hanging="425"/>
      </w:pPr>
      <w:rPr>
        <w:rFonts w:hint="default"/>
      </w:rPr>
    </w:lvl>
  </w:abstractNum>
  <w:abstractNum w:abstractNumId="17" w15:restartNumberingAfterBreak="0">
    <w:nsid w:val="6F526B9E"/>
    <w:multiLevelType w:val="hybridMultilevel"/>
    <w:tmpl w:val="98543F8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F05759"/>
    <w:multiLevelType w:val="hybridMultilevel"/>
    <w:tmpl w:val="95BCEB5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1A3910"/>
    <w:multiLevelType w:val="hybridMultilevel"/>
    <w:tmpl w:val="9BF20B2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524599"/>
    <w:multiLevelType w:val="hybridMultilevel"/>
    <w:tmpl w:val="6F406F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C9452D"/>
    <w:multiLevelType w:val="multilevel"/>
    <w:tmpl w:val="22BCD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EDA32DF"/>
    <w:multiLevelType w:val="hybridMultilevel"/>
    <w:tmpl w:val="375AC74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1678264">
    <w:abstractNumId w:val="16"/>
    <w:lvlOverride w:ilvl="0">
      <w:lvl w:ilvl="0">
        <w:start w:val="1"/>
        <w:numFmt w:val="upperRoman"/>
        <w:lvlText w:val="%1.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993" w:hanging="567"/>
        </w:pPr>
        <w:rPr>
          <w:rFonts w:hint="default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567" w:hanging="567"/>
        </w:pPr>
        <w:rPr>
          <w:rFonts w:hint="default"/>
          <w:u w:val="single"/>
        </w:rPr>
      </w:lvl>
    </w:lvlOverride>
    <w:lvlOverride w:ilvl="3">
      <w:lvl w:ilvl="3">
        <w:start w:val="1"/>
        <w:numFmt w:val="decimal"/>
        <w:lvlText w:val="%2.%3.%4."/>
        <w:lvlJc w:val="left"/>
        <w:pPr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lowerLetter"/>
        <w:lvlText w:val="(%7)"/>
        <w:lvlJc w:val="left"/>
        <w:pPr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decimal"/>
        <w:lvlText w:val="(%8)"/>
        <w:lvlJc w:val="left"/>
        <w:pPr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425" w:hanging="425"/>
        </w:pPr>
        <w:rPr>
          <w:rFonts w:hint="default"/>
        </w:rPr>
      </w:lvl>
    </w:lvlOverride>
  </w:num>
  <w:num w:numId="2" w16cid:durableId="533426733">
    <w:abstractNumId w:val="16"/>
  </w:num>
  <w:num w:numId="3" w16cid:durableId="1698461225">
    <w:abstractNumId w:val="15"/>
  </w:num>
  <w:num w:numId="4" w16cid:durableId="1988705031">
    <w:abstractNumId w:val="17"/>
  </w:num>
  <w:num w:numId="5" w16cid:durableId="1696153559">
    <w:abstractNumId w:val="13"/>
  </w:num>
  <w:num w:numId="6" w16cid:durableId="1116144041">
    <w:abstractNumId w:val="8"/>
  </w:num>
  <w:num w:numId="7" w16cid:durableId="1097016186">
    <w:abstractNumId w:val="12"/>
  </w:num>
  <w:num w:numId="8" w16cid:durableId="661854314">
    <w:abstractNumId w:val="21"/>
  </w:num>
  <w:num w:numId="9" w16cid:durableId="2092772247">
    <w:abstractNumId w:val="0"/>
  </w:num>
  <w:num w:numId="10" w16cid:durableId="1521816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6059733">
    <w:abstractNumId w:val="14"/>
  </w:num>
  <w:num w:numId="12" w16cid:durableId="1726219815">
    <w:abstractNumId w:val="20"/>
  </w:num>
  <w:num w:numId="13" w16cid:durableId="1023635289">
    <w:abstractNumId w:val="19"/>
  </w:num>
  <w:num w:numId="14" w16cid:durableId="1835409887">
    <w:abstractNumId w:val="3"/>
  </w:num>
  <w:num w:numId="15" w16cid:durableId="1536967472">
    <w:abstractNumId w:val="22"/>
  </w:num>
  <w:num w:numId="16" w16cid:durableId="1640457301">
    <w:abstractNumId w:val="5"/>
  </w:num>
  <w:num w:numId="17" w16cid:durableId="744381446">
    <w:abstractNumId w:val="2"/>
  </w:num>
  <w:num w:numId="18" w16cid:durableId="1392734995">
    <w:abstractNumId w:val="10"/>
  </w:num>
  <w:num w:numId="19" w16cid:durableId="1524901790">
    <w:abstractNumId w:val="1"/>
  </w:num>
  <w:num w:numId="20" w16cid:durableId="28800586">
    <w:abstractNumId w:val="11"/>
  </w:num>
  <w:num w:numId="21" w16cid:durableId="236285198">
    <w:abstractNumId w:val="18"/>
  </w:num>
  <w:num w:numId="22" w16cid:durableId="327288262">
    <w:abstractNumId w:val="7"/>
  </w:num>
  <w:num w:numId="23" w16cid:durableId="1028331698">
    <w:abstractNumId w:val="9"/>
  </w:num>
  <w:num w:numId="24" w16cid:durableId="614101587">
    <w:abstractNumId w:val="4"/>
  </w:num>
  <w:num w:numId="25" w16cid:durableId="2707502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de-DE" w:vendorID="64" w:dllVersion="6" w:nlCheck="1" w:checkStyle="0"/>
  <w:activeWritingStyle w:appName="MSWord" w:lang="de-DE" w:vendorID="64" w:dllVersion="0" w:nlCheck="1" w:checkStyle="0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E7"/>
    <w:rsid w:val="00100EBA"/>
    <w:rsid w:val="00116A26"/>
    <w:rsid w:val="001B2609"/>
    <w:rsid w:val="004226E7"/>
    <w:rsid w:val="00483CEE"/>
    <w:rsid w:val="00500A3A"/>
    <w:rsid w:val="008A0596"/>
    <w:rsid w:val="00914615"/>
    <w:rsid w:val="00A025F3"/>
    <w:rsid w:val="00A2277F"/>
    <w:rsid w:val="00B94D48"/>
    <w:rsid w:val="00BD1166"/>
    <w:rsid w:val="00C25FB4"/>
    <w:rsid w:val="00EA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EEE37"/>
  <w15:chartTrackingRefBased/>
  <w15:docId w15:val="{D9B57737-CE32-4755-A00A-9E2767957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76" w:lineRule="auto"/>
    </w:pPr>
    <w:rPr>
      <w:rFonts w:ascii="Officina Sans ITC TT" w:hAnsi="Officina Sans ITC T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YCompanyAdresse">
    <w:name w:val="EYCompanyAdresse"/>
    <w:next w:val="Standard"/>
    <w:link w:val="EYCompanyAdresseChar"/>
    <w:pPr>
      <w:tabs>
        <w:tab w:val="left" w:pos="0"/>
        <w:tab w:val="left" w:pos="567"/>
      </w:tabs>
      <w:spacing w:after="0" w:line="240" w:lineRule="auto"/>
    </w:pPr>
    <w:rPr>
      <w:rFonts w:ascii="EYInterstate Light" w:eastAsia="Times New Roman" w:hAnsi="EYInterstate Light" w:cs="Times New Roman"/>
      <w:noProof/>
      <w:sz w:val="14"/>
      <w:szCs w:val="20"/>
      <w:lang w:val="en-AU"/>
    </w:rPr>
  </w:style>
  <w:style w:type="character" w:customStyle="1" w:styleId="EYCompanyAdresseChar">
    <w:name w:val="EYCompanyAdresse Char"/>
    <w:basedOn w:val="Absatz-Standardschriftart"/>
    <w:link w:val="EYCompanyAdresse"/>
    <w:rPr>
      <w:rFonts w:ascii="EYInterstate Light" w:eastAsia="Times New Roman" w:hAnsi="EYInterstate Light" w:cs="Times New Roman"/>
      <w:noProof/>
      <w:sz w:val="14"/>
      <w:szCs w:val="20"/>
      <w:lang w:val="en-AU"/>
    </w:rPr>
  </w:style>
  <w:style w:type="paragraph" w:customStyle="1" w:styleId="EYCompanyName">
    <w:name w:val="EYCompanyName"/>
    <w:next w:val="Standard"/>
    <w:link w:val="EYCompanyNameChar"/>
    <w:pPr>
      <w:tabs>
        <w:tab w:val="left" w:pos="0"/>
      </w:tabs>
      <w:spacing w:after="0" w:line="240" w:lineRule="auto"/>
    </w:pPr>
    <w:rPr>
      <w:rFonts w:ascii="EYInterstate Light" w:eastAsia="Times New Roman" w:hAnsi="EYInterstate Light" w:cs="Times New Roman"/>
      <w:noProof/>
      <w:sz w:val="14"/>
      <w:szCs w:val="20"/>
      <w:lang w:val="en-AU"/>
    </w:rPr>
  </w:style>
  <w:style w:type="character" w:customStyle="1" w:styleId="EYCompanyNameChar">
    <w:name w:val="EYCompanyName Char"/>
    <w:basedOn w:val="Absatz-Standardschriftart"/>
    <w:link w:val="EYCompanyName"/>
    <w:rPr>
      <w:rFonts w:ascii="EYInterstate Light" w:eastAsia="Times New Roman" w:hAnsi="EYInterstate Light" w:cs="Times New Roman"/>
      <w:noProof/>
      <w:sz w:val="14"/>
      <w:szCs w:val="20"/>
      <w:lang w:val="en-AU"/>
    </w:rPr>
  </w:style>
  <w:style w:type="paragraph" w:customStyle="1" w:styleId="Absender">
    <w:name w:val="Absender"/>
    <w:next w:val="Standard"/>
    <w:link w:val="AbsenderChar"/>
    <w:pPr>
      <w:tabs>
        <w:tab w:val="left" w:pos="454"/>
      </w:tabs>
      <w:spacing w:after="0" w:line="240" w:lineRule="auto"/>
    </w:pPr>
    <w:rPr>
      <w:rFonts w:ascii="EYInterstate Light" w:eastAsia="Times New Roman" w:hAnsi="EYInterstate Light" w:cs="Times New Roman"/>
      <w:noProof/>
      <w:sz w:val="14"/>
      <w:szCs w:val="20"/>
      <w:lang w:val="en-AU"/>
    </w:rPr>
  </w:style>
  <w:style w:type="character" w:customStyle="1" w:styleId="AbsenderChar">
    <w:name w:val="Absender Char"/>
    <w:basedOn w:val="Absatz-Standardschriftart"/>
    <w:link w:val="Absender"/>
    <w:rPr>
      <w:rFonts w:ascii="EYInterstate Light" w:eastAsia="Times New Roman" w:hAnsi="EYInterstate Light" w:cs="Times New Roman"/>
      <w:noProof/>
      <w:sz w:val="14"/>
      <w:szCs w:val="20"/>
      <w:lang w:val="en-AU"/>
    </w:rPr>
  </w:style>
  <w:style w:type="paragraph" w:customStyle="1" w:styleId="EYDate">
    <w:name w:val="EYDate"/>
    <w:next w:val="Standard"/>
    <w:link w:val="EYDateChar"/>
    <w:pPr>
      <w:tabs>
        <w:tab w:val="left" w:pos="0"/>
      </w:tabs>
      <w:spacing w:after="60" w:line="240" w:lineRule="auto"/>
    </w:pPr>
    <w:rPr>
      <w:rFonts w:ascii="EYInterstate Light" w:eastAsia="Times New Roman" w:hAnsi="EYInterstate Light" w:cs="Times New Roman"/>
      <w:noProof/>
      <w:szCs w:val="20"/>
      <w:lang w:val="en-AU"/>
    </w:rPr>
  </w:style>
  <w:style w:type="character" w:customStyle="1" w:styleId="EYDateChar">
    <w:name w:val="EYDate Char"/>
    <w:basedOn w:val="Absatz-Standardschriftart"/>
    <w:link w:val="EYDate"/>
    <w:rPr>
      <w:rFonts w:ascii="EYInterstate Light" w:eastAsia="Times New Roman" w:hAnsi="EYInterstate Light" w:cs="Times New Roman"/>
      <w:noProof/>
      <w:szCs w:val="20"/>
      <w:lang w:val="en-AU"/>
    </w:rPr>
  </w:style>
  <w:style w:type="paragraph" w:customStyle="1" w:styleId="Head1">
    <w:name w:val="Head_1"/>
    <w:basedOn w:val="Standard"/>
    <w:link w:val="Head1Char"/>
    <w:qFormat/>
    <w:pPr>
      <w:spacing w:after="240" w:line="360" w:lineRule="auto"/>
    </w:pPr>
    <w:rPr>
      <w:rFonts w:ascii="Arial" w:eastAsia="Times New Roman" w:hAnsi="Arial" w:cs="Times New Roman"/>
      <w:b/>
      <w:color w:val="000000"/>
      <w:sz w:val="24"/>
      <w:szCs w:val="24"/>
      <w:lang w:eastAsia="de-DE"/>
    </w:rPr>
  </w:style>
  <w:style w:type="character" w:customStyle="1" w:styleId="Head1Char">
    <w:name w:val="Head_1 Char"/>
    <w:basedOn w:val="Absatz-Standardschriftart"/>
    <w:link w:val="Head1"/>
    <w:locked/>
    <w:rPr>
      <w:rFonts w:ascii="Arial" w:eastAsia="Times New Roman" w:hAnsi="Arial" w:cs="Times New Roman"/>
      <w:b/>
      <w:color w:val="000000"/>
      <w:sz w:val="24"/>
      <w:szCs w:val="24"/>
      <w:lang w:eastAsia="de-DE"/>
    </w:rPr>
  </w:style>
  <w:style w:type="paragraph" w:customStyle="1" w:styleId="IGANormal">
    <w:name w:val="IGA_Normal"/>
    <w:basedOn w:val="Standard"/>
    <w:link w:val="IGANormalChar"/>
    <w:qFormat/>
    <w:pPr>
      <w:spacing w:after="240" w:line="312" w:lineRule="auto"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IGANormalChar">
    <w:name w:val="IGA_Normal Char"/>
    <w:basedOn w:val="Absatz-Standardschriftart"/>
    <w:link w:val="IGANormal"/>
    <w:locked/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IGABetreff">
    <w:name w:val="IGA_Betreff"/>
    <w:basedOn w:val="IGANormal"/>
    <w:link w:val="IGABetreffChar"/>
    <w:qFormat/>
    <w:pPr>
      <w:spacing w:after="480"/>
    </w:pPr>
    <w:rPr>
      <w:b/>
      <w:sz w:val="24"/>
      <w:szCs w:val="24"/>
    </w:rPr>
  </w:style>
  <w:style w:type="paragraph" w:customStyle="1" w:styleId="IGADatum">
    <w:name w:val="IGA_Datum"/>
    <w:basedOn w:val="Standard"/>
    <w:link w:val="IGADatumChar"/>
    <w:qFormat/>
    <w:pPr>
      <w:spacing w:line="240" w:lineRule="auto"/>
      <w:jc w:val="right"/>
    </w:pPr>
    <w:rPr>
      <w:rFonts w:ascii="Arial" w:hAnsi="Arial" w:cs="Arial"/>
      <w:noProof/>
      <w:lang w:eastAsia="de-DE"/>
    </w:rPr>
  </w:style>
  <w:style w:type="character" w:customStyle="1" w:styleId="IGABetreffChar">
    <w:name w:val="IGA_Betreff Char"/>
    <w:basedOn w:val="IGANormalChar"/>
    <w:link w:val="IGABetreff"/>
    <w:rPr>
      <w:rFonts w:ascii="Arial" w:eastAsia="Times New Roman" w:hAnsi="Arial" w:cs="Times New Roman"/>
      <w:b/>
      <w:sz w:val="24"/>
      <w:szCs w:val="24"/>
      <w:lang w:eastAsia="de-DE"/>
    </w:rPr>
  </w:style>
  <w:style w:type="paragraph" w:customStyle="1" w:styleId="IGABKText">
    <w:name w:val="IGA_BK_Text"/>
    <w:basedOn w:val="EYCompanyAdresse"/>
    <w:link w:val="IGABKTextChar"/>
    <w:qFormat/>
    <w:pPr>
      <w:spacing w:line="264" w:lineRule="auto"/>
    </w:pPr>
    <w:rPr>
      <w:rFonts w:ascii="Arial" w:hAnsi="Arial" w:cs="Arial"/>
      <w:lang w:val="de-DE"/>
    </w:rPr>
  </w:style>
  <w:style w:type="character" w:customStyle="1" w:styleId="IGADatumChar">
    <w:name w:val="IGA_Datum Char"/>
    <w:basedOn w:val="Absatz-Standardschriftart"/>
    <w:link w:val="IGADatum"/>
    <w:rPr>
      <w:rFonts w:ascii="Arial" w:hAnsi="Arial" w:cs="Arial"/>
      <w:noProof/>
      <w:lang w:eastAsia="de-DE"/>
    </w:rPr>
  </w:style>
  <w:style w:type="paragraph" w:customStyle="1" w:styleId="IGALogo">
    <w:name w:val="IGA_Logo"/>
    <w:basedOn w:val="Kopfzeile"/>
    <w:link w:val="IGALogoChar"/>
    <w:qFormat/>
    <w:rPr>
      <w:rFonts w:ascii="Franklin Gothic Heavy" w:hAnsi="Franklin Gothic Heavy"/>
      <w:i/>
      <w:color w:val="144788"/>
      <w:sz w:val="108"/>
      <w:szCs w:val="108"/>
    </w:rPr>
  </w:style>
  <w:style w:type="character" w:customStyle="1" w:styleId="IGABKTextChar">
    <w:name w:val="IGA_BK_Text Char"/>
    <w:basedOn w:val="EYCompanyAdresseChar"/>
    <w:link w:val="IGABKText"/>
    <w:rPr>
      <w:rFonts w:ascii="Arial" w:eastAsia="Times New Roman" w:hAnsi="Arial" w:cs="Arial"/>
      <w:noProof/>
      <w:sz w:val="14"/>
      <w:szCs w:val="20"/>
      <w:lang w:val="en-AU"/>
    </w:rPr>
  </w:style>
  <w:style w:type="paragraph" w:customStyle="1" w:styleId="IGAUeberschrift3">
    <w:name w:val="IGA_Ueberschrift_3"/>
    <w:basedOn w:val="IGANormal"/>
    <w:link w:val="IGAUeberschrift3Char"/>
    <w:qFormat/>
    <w:rPr>
      <w:b/>
    </w:rPr>
  </w:style>
  <w:style w:type="character" w:customStyle="1" w:styleId="IGALogoChar">
    <w:name w:val="IGA_Logo Char"/>
    <w:basedOn w:val="KopfzeileZchn"/>
    <w:link w:val="IGALogo"/>
    <w:rPr>
      <w:rFonts w:ascii="Franklin Gothic Heavy" w:hAnsi="Franklin Gothic Heavy"/>
      <w:i/>
      <w:color w:val="144788"/>
      <w:sz w:val="108"/>
      <w:szCs w:val="108"/>
    </w:rPr>
  </w:style>
  <w:style w:type="paragraph" w:customStyle="1" w:styleId="IGAUeberschrift4">
    <w:name w:val="IGA_Ueberschrift_4"/>
    <w:basedOn w:val="IGAUeberschrift3"/>
    <w:link w:val="IGAUeberschrift4Char"/>
    <w:qFormat/>
    <w:pPr>
      <w:numPr>
        <w:ilvl w:val="3"/>
      </w:numPr>
    </w:pPr>
    <w:rPr>
      <w:b w:val="0"/>
    </w:rPr>
  </w:style>
  <w:style w:type="character" w:customStyle="1" w:styleId="IGAUeberschrift3Char">
    <w:name w:val="IGA_Ueberschrift_3 Char"/>
    <w:basedOn w:val="IGANormalChar"/>
    <w:link w:val="IGAUeberschrift3"/>
    <w:rPr>
      <w:rFonts w:ascii="Arial" w:eastAsia="Times New Roman" w:hAnsi="Arial" w:cs="Times New Roman"/>
      <w:b/>
      <w:sz w:val="20"/>
      <w:szCs w:val="20"/>
      <w:lang w:eastAsia="de-DE"/>
    </w:rPr>
  </w:style>
  <w:style w:type="paragraph" w:customStyle="1" w:styleId="IGAUeberschrift5">
    <w:name w:val="IGA_Ueberschrift_5"/>
    <w:basedOn w:val="IGAUeberschrift3"/>
    <w:link w:val="IGAUeberschrift5Char"/>
    <w:qFormat/>
    <w:pPr>
      <w:numPr>
        <w:ilvl w:val="4"/>
      </w:numPr>
    </w:pPr>
  </w:style>
  <w:style w:type="character" w:customStyle="1" w:styleId="IGAUeberschrift4Char">
    <w:name w:val="IGA_Ueberschrift_4 Char"/>
    <w:basedOn w:val="IGAUeberschrift3Char"/>
    <w:link w:val="IGAUeberschrift4"/>
    <w:rPr>
      <w:rFonts w:ascii="Arial" w:eastAsia="Times New Roman" w:hAnsi="Arial" w:cs="Times New Roman"/>
      <w:b w:val="0"/>
      <w:sz w:val="20"/>
      <w:szCs w:val="20"/>
      <w:lang w:eastAsia="de-DE"/>
    </w:rPr>
  </w:style>
  <w:style w:type="numbering" w:customStyle="1" w:styleId="IGA">
    <w:name w:val="IGA"/>
    <w:uiPriority w:val="99"/>
    <w:pPr>
      <w:numPr>
        <w:numId w:val="2"/>
      </w:numPr>
    </w:pPr>
  </w:style>
  <w:style w:type="character" w:customStyle="1" w:styleId="IGAUeberschrift5Char">
    <w:name w:val="IGA_Ueberschrift_5 Char"/>
    <w:basedOn w:val="IGAUeberschrift3Char"/>
    <w:link w:val="IGAUeberschrift5"/>
    <w:rPr>
      <w:rFonts w:ascii="Arial" w:eastAsia="Times New Roman" w:hAnsi="Arial" w:cs="Times New Roman"/>
      <w:b/>
      <w:sz w:val="20"/>
      <w:szCs w:val="20"/>
      <w:lang w:eastAsia="de-DE"/>
    </w:rPr>
  </w:style>
  <w:style w:type="paragraph" w:customStyle="1" w:styleId="IGAAuflistung1">
    <w:name w:val="IGA_Auflistung_1"/>
    <w:basedOn w:val="IGANormal"/>
    <w:link w:val="IGAAuflistung1Char"/>
    <w:qFormat/>
    <w:pPr>
      <w:tabs>
        <w:tab w:val="left" w:pos="851"/>
      </w:tabs>
      <w:contextualSpacing/>
    </w:pPr>
  </w:style>
  <w:style w:type="paragraph" w:customStyle="1" w:styleId="IGAUeberschrift2">
    <w:name w:val="IGA_Ueberschrift_2"/>
    <w:basedOn w:val="IGAUeberschrift3"/>
    <w:link w:val="IGAUeberschrift2Char"/>
    <w:qFormat/>
  </w:style>
  <w:style w:type="character" w:customStyle="1" w:styleId="IGAAuflistung1Char">
    <w:name w:val="IGA_Auflistung_1 Char"/>
    <w:basedOn w:val="IGAUeberschrift5Char"/>
    <w:link w:val="IGAAuflistung1"/>
    <w:rPr>
      <w:rFonts w:ascii="Arial" w:eastAsia="Times New Roman" w:hAnsi="Arial" w:cs="Times New Roman"/>
      <w:b w:val="0"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pPr>
      <w:spacing w:after="160" w:line="259" w:lineRule="auto"/>
      <w:ind w:left="720"/>
      <w:contextualSpacing/>
    </w:pPr>
    <w:rPr>
      <w:rFonts w:asciiTheme="minorHAnsi" w:hAnsiTheme="minorHAnsi"/>
    </w:rPr>
  </w:style>
  <w:style w:type="character" w:customStyle="1" w:styleId="IGAUeberschrift2Char">
    <w:name w:val="IGA_Ueberschrift_2 Char"/>
    <w:basedOn w:val="IGAUeberschrift3Char"/>
    <w:link w:val="IGAUeberschrift2"/>
    <w:rPr>
      <w:rFonts w:ascii="Arial" w:eastAsia="Times New Roman" w:hAnsi="Arial" w:cs="Times New Roman"/>
      <w:b/>
      <w:sz w:val="20"/>
      <w:szCs w:val="20"/>
      <w:lang w:eastAsia="de-DE"/>
    </w:rPr>
  </w:style>
  <w:style w:type="paragraph" w:customStyle="1" w:styleId="IGAAdressatVersandoption">
    <w:name w:val="IGA_Adressat_Versandoption"/>
    <w:basedOn w:val="Standard"/>
    <w:link w:val="IGAAdressatVersandoptionChar"/>
    <w:qFormat/>
    <w:pPr>
      <w:spacing w:line="312" w:lineRule="auto"/>
    </w:pPr>
    <w:rPr>
      <w:rFonts w:ascii="Arial" w:hAnsi="Arial" w:cs="Arial"/>
      <w:b/>
      <w:u w:val="single"/>
    </w:rPr>
  </w:style>
  <w:style w:type="paragraph" w:customStyle="1" w:styleId="IGAAdressat">
    <w:name w:val="IGA_Adressat"/>
    <w:basedOn w:val="Standard"/>
    <w:link w:val="IGAAdressatChar"/>
    <w:qFormat/>
    <w:pPr>
      <w:spacing w:line="240" w:lineRule="auto"/>
    </w:pPr>
    <w:rPr>
      <w:rFonts w:ascii="Arial" w:hAnsi="Arial" w:cs="Arial"/>
    </w:rPr>
  </w:style>
  <w:style w:type="character" w:customStyle="1" w:styleId="IGAAdressatVersandoptionChar">
    <w:name w:val="IGA_Adressat_Versandoption Char"/>
    <w:basedOn w:val="Absatz-Standardschriftart"/>
    <w:link w:val="IGAAdressatVersandoption"/>
    <w:rPr>
      <w:rFonts w:ascii="Arial" w:hAnsi="Arial" w:cs="Arial"/>
      <w:b/>
      <w:u w:val="single"/>
    </w:rPr>
  </w:style>
  <w:style w:type="paragraph" w:customStyle="1" w:styleId="IGAUeberschrift6">
    <w:name w:val="IGA_Ueberschrift_6"/>
    <w:basedOn w:val="IGAUeberschrift5"/>
    <w:link w:val="IGAUeberschrift6Char"/>
    <w:qFormat/>
    <w:pPr>
      <w:numPr>
        <w:ilvl w:val="5"/>
      </w:numPr>
    </w:pPr>
    <w:rPr>
      <w:b w:val="0"/>
      <w:u w:val="single"/>
    </w:rPr>
  </w:style>
  <w:style w:type="character" w:customStyle="1" w:styleId="IGAAdressatChar">
    <w:name w:val="IGA_Adressat Char"/>
    <w:basedOn w:val="Absatz-Standardschriftart"/>
    <w:link w:val="IGAAdressat"/>
    <w:rPr>
      <w:rFonts w:ascii="Arial" w:hAnsi="Arial" w:cs="Arial"/>
    </w:rPr>
  </w:style>
  <w:style w:type="paragraph" w:customStyle="1" w:styleId="IGAUeberschrift7">
    <w:name w:val="IGA_Ueberschrift_7"/>
    <w:basedOn w:val="IGAUeberschrift6"/>
    <w:link w:val="IGAUeberschrift7Char"/>
    <w:qFormat/>
    <w:pPr>
      <w:numPr>
        <w:ilvl w:val="6"/>
      </w:numPr>
      <w:contextualSpacing/>
    </w:pPr>
    <w:rPr>
      <w:u w:val="none"/>
    </w:rPr>
  </w:style>
  <w:style w:type="character" w:customStyle="1" w:styleId="IGAUeberschrift6Char">
    <w:name w:val="IGA_Ueberschrift_6 Char"/>
    <w:basedOn w:val="IGAUeberschrift5Char"/>
    <w:link w:val="IGAUeberschrift6"/>
    <w:rPr>
      <w:rFonts w:ascii="Arial" w:eastAsia="Times New Roman" w:hAnsi="Arial" w:cs="Times New Roman"/>
      <w:b w:val="0"/>
      <w:sz w:val="20"/>
      <w:szCs w:val="20"/>
      <w:u w:val="single"/>
      <w:lang w:eastAsia="de-DE"/>
    </w:rPr>
  </w:style>
  <w:style w:type="paragraph" w:customStyle="1" w:styleId="IGAUeberschrift8">
    <w:name w:val="IGA_Ueberschrift_8"/>
    <w:basedOn w:val="IGAUeberschrift6"/>
    <w:link w:val="IGAUeberschrift8Char"/>
    <w:qFormat/>
    <w:pPr>
      <w:numPr>
        <w:ilvl w:val="7"/>
      </w:numPr>
      <w:contextualSpacing/>
    </w:pPr>
    <w:rPr>
      <w:u w:val="none"/>
    </w:rPr>
  </w:style>
  <w:style w:type="character" w:customStyle="1" w:styleId="IGAUeberschrift7Char">
    <w:name w:val="IGA_Ueberschrift_7 Char"/>
    <w:basedOn w:val="IGAUeberschrift6Char"/>
    <w:link w:val="IGAUeberschrift7"/>
    <w:rPr>
      <w:rFonts w:ascii="Arial" w:eastAsia="Times New Roman" w:hAnsi="Arial" w:cs="Times New Roman"/>
      <w:b w:val="0"/>
      <w:sz w:val="20"/>
      <w:szCs w:val="20"/>
      <w:u w:val="single"/>
      <w:lang w:eastAsia="de-DE"/>
    </w:rPr>
  </w:style>
  <w:style w:type="paragraph" w:customStyle="1" w:styleId="IGAUeberschrift1">
    <w:name w:val="IGA_Ueberschrift_1"/>
    <w:basedOn w:val="IGAUeberschrift2"/>
    <w:link w:val="IGAUeberschrift1Char"/>
    <w:qFormat/>
    <w:pPr>
      <w:spacing w:after="0"/>
    </w:pPr>
  </w:style>
  <w:style w:type="character" w:customStyle="1" w:styleId="IGAUeberschrift8Char">
    <w:name w:val="IGA_Ueberschrift_8 Char"/>
    <w:basedOn w:val="IGAUeberschrift6Char"/>
    <w:link w:val="IGAUeberschrift8"/>
    <w:rPr>
      <w:rFonts w:ascii="Arial" w:eastAsia="Times New Roman" w:hAnsi="Arial" w:cs="Times New Roman"/>
      <w:b w:val="0"/>
      <w:sz w:val="20"/>
      <w:szCs w:val="20"/>
      <w:u w:val="single"/>
      <w:lang w:eastAsia="de-DE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customStyle="1" w:styleId="IGAUeberschrift1Char">
    <w:name w:val="IGA_Ueberschrift_1 Char"/>
    <w:basedOn w:val="IGAUeberschrift2Char"/>
    <w:link w:val="IGAUeberschrift1"/>
    <w:rPr>
      <w:rFonts w:ascii="Arial" w:eastAsia="Times New Roman" w:hAnsi="Arial" w:cs="Times New Roman"/>
      <w:b/>
      <w:sz w:val="20"/>
      <w:szCs w:val="20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pPr>
      <w:tabs>
        <w:tab w:val="left" w:pos="880"/>
        <w:tab w:val="right" w:leader="dot" w:pos="9344"/>
      </w:tabs>
      <w:spacing w:after="100" w:line="259" w:lineRule="auto"/>
      <w:ind w:left="851" w:hanging="851"/>
    </w:pPr>
    <w:rPr>
      <w:rFonts w:ascii="Arial" w:hAnsi="Arial" w:cs="Arial"/>
      <w:noProof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customStyle="1" w:styleId="IGATabellelinks">
    <w:name w:val="IGA_Tabelle_links"/>
    <w:basedOn w:val="IGANormal"/>
    <w:link w:val="IGATabellelinksChar"/>
    <w:qFormat/>
    <w:pPr>
      <w:spacing w:after="0"/>
    </w:pPr>
  </w:style>
  <w:style w:type="paragraph" w:customStyle="1" w:styleId="IGATabelleKopfzeile">
    <w:name w:val="IGA_Tabelle_Kopfzeile"/>
    <w:basedOn w:val="IGANormal"/>
    <w:link w:val="IGATabelleKopfzeileChar"/>
    <w:qFormat/>
    <w:pPr>
      <w:spacing w:after="0"/>
      <w:jc w:val="center"/>
    </w:pPr>
    <w:rPr>
      <w:b/>
      <w:color w:val="FFFFFF" w:themeColor="background1"/>
    </w:rPr>
  </w:style>
  <w:style w:type="character" w:customStyle="1" w:styleId="IGATabellelinksChar">
    <w:name w:val="IGA_Tabelle_links Char"/>
    <w:basedOn w:val="IGANormalChar"/>
    <w:link w:val="IGATabellelinks"/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IGATabelleKopfzeileChar">
    <w:name w:val="IGA_Tabelle_Kopfzeile Char"/>
    <w:basedOn w:val="IGANormalChar"/>
    <w:link w:val="IGATabelleKopfzeile"/>
    <w:rPr>
      <w:rFonts w:ascii="Arial" w:eastAsia="Times New Roman" w:hAnsi="Arial" w:cs="Times New Roman"/>
      <w:b/>
      <w:color w:val="FFFFFF" w:themeColor="background1"/>
      <w:sz w:val="20"/>
      <w:szCs w:val="20"/>
      <w:lang w:eastAsia="de-DE"/>
    </w:rPr>
  </w:style>
  <w:style w:type="paragraph" w:customStyle="1" w:styleId="IGATabelleMitte">
    <w:name w:val="IGA_Tabelle_Mitte"/>
    <w:basedOn w:val="IGATabellelinks"/>
    <w:link w:val="IGATabelleMitteChar"/>
    <w:qFormat/>
    <w:pPr>
      <w:jc w:val="center"/>
    </w:p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line="240" w:lineRule="auto"/>
    </w:pPr>
    <w:rPr>
      <w:rFonts w:asciiTheme="minorHAnsi" w:hAnsiTheme="minorHAnsi"/>
      <w:sz w:val="20"/>
      <w:szCs w:val="20"/>
    </w:rPr>
  </w:style>
  <w:style w:type="character" w:customStyle="1" w:styleId="IGATabelleMitteChar">
    <w:name w:val="IGA_Tabelle_Mitte Char"/>
    <w:basedOn w:val="IGATabellelinksChar"/>
    <w:link w:val="IGATabelleMitte"/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Verzeichnis2">
    <w:name w:val="toc 2"/>
    <w:basedOn w:val="Standard"/>
    <w:next w:val="Standard"/>
    <w:autoRedefine/>
    <w:uiPriority w:val="39"/>
    <w:unhideWhenUsed/>
    <w:pPr>
      <w:tabs>
        <w:tab w:val="left" w:pos="1418"/>
        <w:tab w:val="right" w:leader="dot" w:pos="9344"/>
      </w:tabs>
      <w:spacing w:after="100" w:line="259" w:lineRule="auto"/>
      <w:ind w:left="1418" w:hanging="567"/>
    </w:pPr>
    <w:rPr>
      <w:rFonts w:ascii="Arial" w:hAnsi="Arial" w:cs="Arial"/>
      <w:noProof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after="160" w:line="240" w:lineRule="auto"/>
    </w:pPr>
    <w:rPr>
      <w:rFonts w:asciiTheme="minorHAnsi" w:hAnsiTheme="minorHAnsi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pPr>
      <w:spacing w:after="0" w:line="240" w:lineRule="auto"/>
    </w:pPr>
  </w:style>
  <w:style w:type="paragraph" w:customStyle="1" w:styleId="Korrespondenzangaben">
    <w:name w:val="Korrespondenzangaben"/>
    <w:basedOn w:val="Standard"/>
    <w:pPr>
      <w:widowControl w:val="0"/>
      <w:spacing w:line="240" w:lineRule="exac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MDGOCC+TimesNewRoman" w:hAnsi="MDGOCC+TimesNewRoman" w:cs="MDGOCC+TimesNewRoman"/>
      <w:color w:val="000000"/>
      <w:sz w:val="24"/>
      <w:szCs w:val="24"/>
    </w:rPr>
  </w:style>
  <w:style w:type="paragraph" w:customStyle="1" w:styleId="SP172044">
    <w:name w:val="SP172044"/>
    <w:basedOn w:val="Default"/>
    <w:next w:val="Default"/>
    <w:uiPriority w:val="99"/>
    <w:rPr>
      <w:rFonts w:cstheme="minorBidi"/>
      <w:color w:val="auto"/>
    </w:rPr>
  </w:style>
  <w:style w:type="paragraph" w:customStyle="1" w:styleId="SP172089">
    <w:name w:val="SP172089"/>
    <w:basedOn w:val="Default"/>
    <w:next w:val="Default"/>
    <w:uiPriority w:val="99"/>
    <w:rPr>
      <w:rFonts w:cstheme="minorBidi"/>
      <w:color w:val="auto"/>
    </w:rPr>
  </w:style>
  <w:style w:type="character" w:customStyle="1" w:styleId="SC253984">
    <w:name w:val="SC253984"/>
    <w:uiPriority w:val="99"/>
    <w:rPr>
      <w:rFonts w:cs="MDGOCC+TimesNewRoman"/>
      <w:color w:val="000000"/>
      <w:sz w:val="19"/>
      <w:szCs w:val="19"/>
    </w:rPr>
  </w:style>
  <w:style w:type="paragraph" w:customStyle="1" w:styleId="SP172082">
    <w:name w:val="SP172082"/>
    <w:basedOn w:val="Default"/>
    <w:next w:val="Default"/>
    <w:uiPriority w:val="99"/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2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73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46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354599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9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32613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697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615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7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337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1985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0428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33130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83264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3336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8816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36173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04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dom1.c-ssi.de\v1\apps\P\Apps\Allgemein\Office\Allgemeine%20Vorlagen\Vorlage_Ergebnisprotokol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CF008AF12A47920499772E9926B6" ma:contentTypeVersion="18" ma:contentTypeDescription="Ein neues Dokument erstellen." ma:contentTypeScope="" ma:versionID="39f7cd06cd9c22e5cb5c147b3d703d6e">
  <xsd:schema xmlns:xsd="http://www.w3.org/2001/XMLSchema" xmlns:xs="http://www.w3.org/2001/XMLSchema" xmlns:p="http://schemas.microsoft.com/office/2006/metadata/properties" xmlns:ns2="92f70a2e-d86f-4abe-8631-43001d372410" xmlns:ns3="e00eb672-929f-453a-ad15-fc8a0ac11284" targetNamespace="http://schemas.microsoft.com/office/2006/metadata/properties" ma:root="true" ma:fieldsID="9765bb74b7e98e0a09f477c5a86e98df" ns2:_="" ns3:_="">
    <xsd:import namespace="92f70a2e-d86f-4abe-8631-43001d372410"/>
    <xsd:import namespace="e00eb672-929f-453a-ad15-fc8a0ac112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70a2e-d86f-4abe-8631-43001d372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81694422-2b07-46da-88d8-5ad29c96ce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eb672-929f-453a-ad15-fc8a0ac112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e8f86ce-048f-48fe-a066-7349bc9593c2}" ma:internalName="TaxCatchAll" ma:showField="CatchAllData" ma:web="e00eb672-929f-453a-ad15-fc8a0ac112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00eb672-929f-453a-ad15-fc8a0ac11284">
      <UserInfo>
        <DisplayName/>
        <AccountId xsi:nil="true"/>
        <AccountType/>
      </UserInfo>
    </SharedWithUsers>
    <TaxCatchAll xmlns="e00eb672-929f-453a-ad15-fc8a0ac11284" xsi:nil="true"/>
    <lcf76f155ced4ddcb4097134ff3c332f xmlns="92f70a2e-d86f-4abe-8631-43001d37241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5E490D-A545-461D-9101-408FF3F19719}"/>
</file>

<file path=customXml/itemProps2.xml><?xml version="1.0" encoding="utf-8"?>
<ds:datastoreItem xmlns:ds="http://schemas.openxmlformats.org/officeDocument/2006/customXml" ds:itemID="{29408198-43E3-4BC3-9697-7D936218920F}">
  <ds:schemaRefs>
    <ds:schemaRef ds:uri="http://schemas.microsoft.com/office/2006/metadata/properties"/>
    <ds:schemaRef ds:uri="http://schemas.microsoft.com/office/infopath/2007/PartnerControls"/>
    <ds:schemaRef ds:uri="e00eb672-929f-453a-ad15-fc8a0ac11284"/>
    <ds:schemaRef ds:uri="92f70a2e-d86f-4abe-8631-43001d372410"/>
  </ds:schemaRefs>
</ds:datastoreItem>
</file>

<file path=customXml/itemProps3.xml><?xml version="1.0" encoding="utf-8"?>
<ds:datastoreItem xmlns:ds="http://schemas.openxmlformats.org/officeDocument/2006/customXml" ds:itemID="{13A1E9EF-B875-455F-AC03-3B8D1FDDD4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4A64D2-FB9D-4FE5-9787-287B5F383F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Vorlage_Ergebnisprotokoll.dotx</Template>
  <TotalTime>0</TotalTime>
  <Pages>2</Pages>
  <Words>76</Words>
  <Characters>480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EY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Donnerstag, Tim</dc:creator>
  <cp:keywords/>
  <dc:description/>
  <cp:lastModifiedBy>Minich, Yannick</cp:lastModifiedBy>
  <cp:revision>2</cp:revision>
  <cp:lastPrinted>2019-09-26T11:14:00Z</cp:lastPrinted>
  <dcterms:created xsi:type="dcterms:W3CDTF">2026-08-07T08:04:00Z</dcterms:created>
  <dcterms:modified xsi:type="dcterms:W3CDTF">2026-08-07T08:04:00Z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225000</vt:r8>
  </property>
  <property fmtid="{D5CDD505-2E9C-101B-9397-08002B2CF9AE}" pid="3" name="ContentTypeId">
    <vt:lpwstr>0x0101004E89CF008AF12A47920499772E9926B6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